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061FF" w14:textId="77777777" w:rsidR="00F264EC" w:rsidRDefault="00F264EC" w:rsidP="00F264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BYSSHOP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369C3E1E" w14:textId="77777777" w:rsidR="00F264EC" w:rsidRDefault="00F264EC" w:rsidP="00F264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Pewterer.</w:t>
      </w:r>
    </w:p>
    <w:p w14:paraId="2307CD82" w14:textId="77777777" w:rsidR="00F264EC" w:rsidRDefault="00F264EC" w:rsidP="00F264EC">
      <w:pPr>
        <w:pStyle w:val="NoSpacing"/>
        <w:rPr>
          <w:rFonts w:cs="Times New Roman"/>
          <w:szCs w:val="24"/>
        </w:rPr>
      </w:pPr>
    </w:p>
    <w:p w14:paraId="7D63A813" w14:textId="77777777" w:rsidR="00F264EC" w:rsidRDefault="00F264EC" w:rsidP="00F264EC">
      <w:pPr>
        <w:pStyle w:val="NoSpacing"/>
        <w:rPr>
          <w:rFonts w:cs="Times New Roman"/>
          <w:szCs w:val="24"/>
        </w:rPr>
      </w:pPr>
    </w:p>
    <w:p w14:paraId="7333D56A" w14:textId="77777777" w:rsidR="00F264EC" w:rsidRDefault="00F264EC" w:rsidP="00F264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 xml:space="preserve">He made a plaint of debt against Nicholas de </w:t>
      </w:r>
      <w:proofErr w:type="spellStart"/>
      <w:r>
        <w:rPr>
          <w:rFonts w:cs="Times New Roman"/>
          <w:szCs w:val="24"/>
        </w:rPr>
        <w:t>Lahay</w:t>
      </w:r>
      <w:proofErr w:type="spellEnd"/>
      <w:r>
        <w:rPr>
          <w:rFonts w:cs="Times New Roman"/>
          <w:szCs w:val="24"/>
        </w:rPr>
        <w:t xml:space="preserve"> of Grafton,</w:t>
      </w:r>
    </w:p>
    <w:p w14:paraId="268F2EBB" w14:textId="77777777" w:rsidR="00F264EC" w:rsidRDefault="00F264EC" w:rsidP="00F264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 xml:space="preserve">(q.v.).    </w:t>
      </w:r>
    </w:p>
    <w:p w14:paraId="5E009313" w14:textId="77777777" w:rsidR="00F264EC" w:rsidRDefault="00F264EC" w:rsidP="00F264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57172342" w14:textId="77777777" w:rsidR="00F264EC" w:rsidRDefault="00F264EC" w:rsidP="00F264EC">
      <w:pPr>
        <w:pStyle w:val="NoSpacing"/>
        <w:rPr>
          <w:rFonts w:cs="Times New Roman"/>
          <w:szCs w:val="24"/>
        </w:rPr>
      </w:pPr>
    </w:p>
    <w:p w14:paraId="2DB06F46" w14:textId="77777777" w:rsidR="00F264EC" w:rsidRDefault="00F264EC" w:rsidP="00F264EC">
      <w:pPr>
        <w:pStyle w:val="NoSpacing"/>
        <w:rPr>
          <w:rFonts w:cs="Times New Roman"/>
          <w:szCs w:val="24"/>
        </w:rPr>
      </w:pPr>
    </w:p>
    <w:p w14:paraId="64A9912A" w14:textId="77777777" w:rsidR="00F264EC" w:rsidRDefault="00F264EC" w:rsidP="00F264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2023</w:t>
      </w:r>
    </w:p>
    <w:p w14:paraId="5F3E43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9D6DE" w14:textId="77777777" w:rsidR="00F264EC" w:rsidRDefault="00F264EC" w:rsidP="009139A6">
      <w:r>
        <w:separator/>
      </w:r>
    </w:p>
  </w:endnote>
  <w:endnote w:type="continuationSeparator" w:id="0">
    <w:p w14:paraId="533C36F9" w14:textId="77777777" w:rsidR="00F264EC" w:rsidRDefault="00F264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1F4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D05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E8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2952A" w14:textId="77777777" w:rsidR="00F264EC" w:rsidRDefault="00F264EC" w:rsidP="009139A6">
      <w:r>
        <w:separator/>
      </w:r>
    </w:p>
  </w:footnote>
  <w:footnote w:type="continuationSeparator" w:id="0">
    <w:p w14:paraId="02BF9E7C" w14:textId="77777777" w:rsidR="00F264EC" w:rsidRDefault="00F264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ECC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B9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CD6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4E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64E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26572"/>
  <w15:chartTrackingRefBased/>
  <w15:docId w15:val="{062F6E6B-A16C-4F6A-BBFD-C6B41A493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264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2023-04-28T06:34:00Z</dcterms:created>
  <dcterms:modified xsi:type="dcterms:W3CDTF">2023-04-28T06:35:00Z</dcterms:modified>
</cp:coreProperties>
</file>